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22C" w14:textId="120CB92B" w:rsidR="00C00398" w:rsidRDefault="005E4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 w:rsidR="00BD2B26">
          <w:rPr>
            <w:b/>
            <w:sz w:val="24"/>
          </w:rPr>
          <w:t>109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100D44">
        <w:rPr>
          <w:rFonts w:eastAsia="游明朝" w:hint="eastAsia"/>
          <w:b/>
          <w:i/>
          <w:sz w:val="28"/>
          <w:lang w:val="en-US" w:eastAsia="ja-JP"/>
        </w:rPr>
        <w:t>5939</w:t>
      </w:r>
    </w:p>
    <w:p w14:paraId="78503481" w14:textId="77777777" w:rsidR="00BD2B26" w:rsidRDefault="00BD2B26" w:rsidP="00BD2B2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0398" w14:paraId="15DF522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522E" w14:textId="77777777" w:rsidR="00C00398" w:rsidRDefault="005E40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C00398" w14:paraId="15DF523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230" w14:textId="77777777" w:rsidR="00C00398" w:rsidRDefault="005E40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0398" w14:paraId="15DF523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DF5232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DF5233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3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F5235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5236" w14:textId="36C82FBB" w:rsidR="00C00398" w:rsidRPr="00100D44" w:rsidRDefault="005E4014">
            <w:pPr>
              <w:pStyle w:val="CRCoverPage"/>
              <w:spacing w:after="0"/>
              <w:ind w:left="100"/>
            </w:pPr>
            <w:r w:rsidRPr="00100D44">
              <w:t xml:space="preserve">PRD21 CDS: </w:t>
            </w:r>
            <w:r w:rsidR="00100D44" w:rsidRPr="00100D44">
              <w:rPr>
                <w:rFonts w:hint="eastAsia"/>
                <w:lang w:val="pt-BR"/>
              </w:rPr>
              <w:t>NR CA PC3 R18 Combos</w:t>
            </w:r>
          </w:p>
        </w:tc>
      </w:tr>
      <w:tr w:rsidR="00C00398" w14:paraId="15DF52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5DF5238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5DF5239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523B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5DF523C" w14:textId="5F817AD5" w:rsidR="00C00398" w:rsidRDefault="00BD2B26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F523D" w14:textId="77777777" w:rsidR="00C00398" w:rsidRDefault="00C003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DF523E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523F" w14:textId="285E968C" w:rsidR="00C00398" w:rsidRPr="00BD2B26" w:rsidRDefault="00BD2B2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t>2025-11-</w:t>
              </w:r>
              <w:r>
                <w:rPr>
                  <w:rFonts w:eastAsia="游明朝" w:hint="eastAsia"/>
                  <w:lang w:eastAsia="ja-JP"/>
                </w:rPr>
                <w:t>2</w:t>
              </w:r>
              <w:r w:rsidR="00100D44">
                <w:rPr>
                  <w:rFonts w:eastAsia="游明朝" w:hint="eastAsia"/>
                  <w:lang w:eastAsia="ja-JP"/>
                </w:rPr>
                <w:t>1</w:t>
              </w:r>
            </w:fldSimple>
          </w:p>
        </w:tc>
      </w:tr>
    </w:tbl>
    <w:p w14:paraId="15DF5241" w14:textId="77777777" w:rsidR="00C00398" w:rsidRDefault="00C0039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0398" w14:paraId="15DF524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5DF5242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15DF524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5DF524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DF524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4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49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4A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5DF524C" w14:textId="77777777" w:rsidR="00C00398" w:rsidRDefault="005E40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D" w14:textId="303D63DF" w:rsidR="00C00398" w:rsidRPr="00100D44" w:rsidRDefault="00100D4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4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0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1" w14:textId="77777777" w:rsidR="00C00398" w:rsidRDefault="005E401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53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5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5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5A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5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E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F" w14:textId="77777777" w:rsidR="00C00398" w:rsidRDefault="005E401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1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5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6" w14:textId="77777777" w:rsidR="00C00398" w:rsidRDefault="005E401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8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D" w14:textId="77777777" w:rsidR="00C00398" w:rsidRDefault="005E401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F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74" w14:textId="77777777" w:rsidR="00C00398" w:rsidRDefault="005E401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5" w14:textId="627A1656" w:rsidR="00C00398" w:rsidRPr="00100D44" w:rsidRDefault="00100D4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76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A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7B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7D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7F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1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2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4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5" w14:textId="00B7BFA8" w:rsidR="00C00398" w:rsidRPr="00100D44" w:rsidRDefault="00100D44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8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9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B" w14:textId="77777777" w:rsidR="00C00398" w:rsidRDefault="005E4014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D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F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90" w14:textId="77777777" w:rsidR="00C00398" w:rsidRDefault="005E401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92" w14:textId="77777777" w:rsidR="00C00398" w:rsidRDefault="00C0039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9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96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5DF5297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DF529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15DF529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9B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529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9D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CEF7732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CA_n1A-n78A/1UL BCS4and5</w:t>
            </w:r>
          </w:p>
          <w:p w14:paraId="69BCAFD9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CA_n1A-n78A/UL n1A-n78A BCS4and5</w:t>
            </w:r>
          </w:p>
          <w:p w14:paraId="06B30D40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CA_n1A-n79A/1UL BCS4and5</w:t>
            </w:r>
          </w:p>
          <w:p w14:paraId="1E0FF591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CA_n1A-n79A/UL n1A-n79A BCS4and5</w:t>
            </w:r>
          </w:p>
          <w:p w14:paraId="654C80AF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CA_n28A-n78A/1UL BCS4and5</w:t>
            </w:r>
          </w:p>
          <w:p w14:paraId="42F19E94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CA_n28A-n78A/UL n28A-n78A BCS4and5</w:t>
            </w:r>
          </w:p>
          <w:p w14:paraId="4A5D67E9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CA_n28A-n79A/1UL BCS4and5</w:t>
            </w:r>
          </w:p>
          <w:p w14:paraId="7C682ECE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CA_n28A-n79A/UL n28A-n79A BCS4and5</w:t>
            </w:r>
          </w:p>
          <w:p w14:paraId="43D89AE2" w14:textId="77777777" w:rsidR="00100D44" w:rsidRPr="00100D44" w:rsidRDefault="00100D44" w:rsidP="00100D44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100D44">
              <w:rPr>
                <w:rFonts w:eastAsia="游明朝"/>
                <w:bCs/>
                <w:caps/>
                <w:lang w:eastAsia="ja-JP"/>
              </w:rPr>
              <w:t>C</w:t>
            </w:r>
            <w:r w:rsidRPr="00100D44">
              <w:rPr>
                <w:rFonts w:eastAsia="游明朝" w:cs="Arial"/>
                <w:bCs/>
                <w:caps/>
                <w:lang w:eastAsia="ja-JP"/>
              </w:rPr>
              <w:t>A_n78A-n79A/1UL BCS4and5</w:t>
            </w:r>
          </w:p>
          <w:p w14:paraId="15DF529E" w14:textId="6BF34972" w:rsidR="00C00398" w:rsidRPr="005E4014" w:rsidRDefault="00100D44" w:rsidP="005E4014">
            <w:pPr>
              <w:pStyle w:val="CRCoverPage"/>
              <w:spacing w:after="0"/>
              <w:rPr>
                <w:rFonts w:eastAsia="游明朝" w:hint="eastAsia"/>
                <w:bCs/>
                <w:caps/>
                <w:lang w:eastAsia="ja-JP"/>
              </w:rPr>
            </w:pPr>
            <w:r w:rsidRPr="00100D44">
              <w:rPr>
                <w:rFonts w:eastAsia="游明朝" w:cs="Arial"/>
                <w:bCs/>
                <w:caps/>
                <w:lang w:eastAsia="ja-JP"/>
              </w:rPr>
              <w:t>CA_n78A-n79A/UL n78A-n79A BCS4and5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9F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A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1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2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DF52A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A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A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DF52A9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A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5DF52A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B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AD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DF52AE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AF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B0" w14:textId="77777777" w:rsidR="00C00398" w:rsidRDefault="005E401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B1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15DF52B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15DF52B4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F52B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B6" w14:textId="77777777" w:rsidR="00C00398" w:rsidRDefault="00C0039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5DF52B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5DF52C5" w14:textId="072E1C64" w:rsidR="00C00398" w:rsidRDefault="00C00398" w:rsidP="000320C9">
      <w:pPr>
        <w:pStyle w:val="CRCoverPage"/>
        <w:rPr>
          <w:i/>
          <w:iCs/>
          <w:color w:val="FF0000"/>
          <w:lang w:val="en-US"/>
        </w:rPr>
      </w:pPr>
    </w:p>
    <w:sectPr w:rsidR="00C0039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0B7B" w14:textId="77777777" w:rsidR="00663235" w:rsidRDefault="00663235">
      <w:pPr>
        <w:spacing w:after="0"/>
      </w:pPr>
      <w:r>
        <w:separator/>
      </w:r>
    </w:p>
  </w:endnote>
  <w:endnote w:type="continuationSeparator" w:id="0">
    <w:p w14:paraId="48A3B34F" w14:textId="77777777" w:rsidR="00663235" w:rsidRDefault="00663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A" w14:textId="77777777" w:rsidR="00C00398" w:rsidRDefault="005E4014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CF3E" w14:textId="77777777" w:rsidR="00663235" w:rsidRDefault="00663235">
      <w:pPr>
        <w:spacing w:after="0"/>
      </w:pPr>
      <w:r>
        <w:separator/>
      </w:r>
    </w:p>
  </w:footnote>
  <w:footnote w:type="continuationSeparator" w:id="0">
    <w:p w14:paraId="5E7E904D" w14:textId="77777777" w:rsidR="00663235" w:rsidRDefault="00663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8" w14:textId="77777777" w:rsidR="00C00398" w:rsidRDefault="00C00398">
    <w:pPr>
      <w:pStyle w:val="afe"/>
    </w:pPr>
  </w:p>
  <w:p w14:paraId="15DF52C9" w14:textId="77777777" w:rsidR="00C00398" w:rsidRDefault="00C0039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5253137">
    <w:abstractNumId w:val="3"/>
  </w:num>
  <w:num w:numId="2" w16cid:durableId="1043022604">
    <w:abstractNumId w:val="5"/>
  </w:num>
  <w:num w:numId="3" w16cid:durableId="1550144720">
    <w:abstractNumId w:val="1"/>
  </w:num>
  <w:num w:numId="4" w16cid:durableId="1425884160">
    <w:abstractNumId w:val="4"/>
  </w:num>
  <w:num w:numId="5" w16cid:durableId="1002664361">
    <w:abstractNumId w:val="14"/>
  </w:num>
  <w:num w:numId="6" w16cid:durableId="2090498039">
    <w:abstractNumId w:val="2"/>
  </w:num>
  <w:num w:numId="7" w16cid:durableId="2011903005">
    <w:abstractNumId w:val="10"/>
  </w:num>
  <w:num w:numId="8" w16cid:durableId="1325401489">
    <w:abstractNumId w:val="7"/>
  </w:num>
  <w:num w:numId="9" w16cid:durableId="303896643">
    <w:abstractNumId w:val="13"/>
  </w:num>
  <w:num w:numId="10" w16cid:durableId="550193854">
    <w:abstractNumId w:val="15"/>
  </w:num>
  <w:num w:numId="11" w16cid:durableId="1139884662">
    <w:abstractNumId w:val="16"/>
  </w:num>
  <w:num w:numId="12" w16cid:durableId="1718968700">
    <w:abstractNumId w:val="8"/>
  </w:num>
  <w:num w:numId="13" w16cid:durableId="1538857710">
    <w:abstractNumId w:val="9"/>
  </w:num>
  <w:num w:numId="14" w16cid:durableId="794298941">
    <w:abstractNumId w:val="6"/>
  </w:num>
  <w:num w:numId="15" w16cid:durableId="244657934">
    <w:abstractNumId w:val="12"/>
  </w:num>
  <w:num w:numId="16" w16cid:durableId="1754669283">
    <w:abstractNumId w:val="0"/>
  </w:num>
  <w:num w:numId="17" w16cid:durableId="17238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0C9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9B2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459F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0D44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401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3235"/>
    <w:rsid w:val="00666019"/>
    <w:rsid w:val="00666D00"/>
    <w:rsid w:val="00676172"/>
    <w:rsid w:val="00676F3B"/>
    <w:rsid w:val="006801B4"/>
    <w:rsid w:val="00680804"/>
    <w:rsid w:val="00684EF1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0E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2B8E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B26"/>
    <w:rsid w:val="00BE1E62"/>
    <w:rsid w:val="00BF2FAD"/>
    <w:rsid w:val="00C00398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F522C"/>
  <w15:docId w15:val="{F6C2C382-3D95-45C1-8EF0-2B75FF1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84EF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E3C7D-31AA-4BDD-9779-847DDBCB6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1095</Characters>
  <Pages>1</Pages>
  <DocSecurity>0</DocSecurity>
  <Words>107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2025-11-21T01:13:00Z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